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C423DC" w14:textId="14469EAF" w:rsidR="002F1FEC" w:rsidRDefault="002F1FEC" w:rsidP="002F1FEC">
      <w:pPr>
        <w:pStyle w:val="3GPPHeader"/>
        <w:spacing w:after="60"/>
        <w:rPr>
          <w:sz w:val="32"/>
          <w:szCs w:val="32"/>
          <w:highlight w:val="yellow"/>
        </w:rPr>
      </w:pPr>
      <w:bookmarkStart w:id="0" w:name="_GoBack"/>
      <w:bookmarkEnd w:id="0"/>
      <w:r>
        <w:t>3GPP TSG-RAN WG2 #97</w:t>
      </w:r>
      <w:r>
        <w:tab/>
      </w:r>
      <w:r>
        <w:rPr>
          <w:sz w:val="32"/>
          <w:szCs w:val="32"/>
        </w:rPr>
        <w:t>Tdoc R2-17</w:t>
      </w:r>
      <w:r w:rsidR="00F010F7" w:rsidRPr="00F010F7">
        <w:rPr>
          <w:sz w:val="32"/>
          <w:szCs w:val="32"/>
        </w:rPr>
        <w:t>01610</w:t>
      </w:r>
    </w:p>
    <w:p w14:paraId="62A072E1" w14:textId="77777777" w:rsidR="002F1FEC" w:rsidRDefault="002F1FEC" w:rsidP="002F1FEC">
      <w:pPr>
        <w:pStyle w:val="CRCoverPage"/>
        <w:outlineLvl w:val="0"/>
        <w:rPr>
          <w:b/>
          <w:noProof/>
          <w:sz w:val="24"/>
        </w:rPr>
      </w:pPr>
      <w:r>
        <w:rPr>
          <w:b/>
          <w:noProof/>
          <w:sz w:val="24"/>
        </w:rPr>
        <w:t>Athens, Greece, 13</w:t>
      </w:r>
      <w:r>
        <w:rPr>
          <w:b/>
          <w:noProof/>
          <w:sz w:val="24"/>
          <w:vertAlign w:val="superscript"/>
        </w:rPr>
        <w:t>th</w:t>
      </w:r>
      <w:r>
        <w:rPr>
          <w:b/>
          <w:noProof/>
          <w:sz w:val="24"/>
        </w:rPr>
        <w:t xml:space="preserve"> – 17</w:t>
      </w:r>
      <w:r>
        <w:rPr>
          <w:b/>
          <w:noProof/>
          <w:sz w:val="24"/>
          <w:vertAlign w:val="superscript"/>
        </w:rPr>
        <w:t>th</w:t>
      </w:r>
      <w:r>
        <w:rPr>
          <w:b/>
          <w:noProof/>
          <w:sz w:val="24"/>
        </w:rPr>
        <w:t xml:space="preserve"> February 2017</w:t>
      </w:r>
    </w:p>
    <w:p w14:paraId="17CC60E1" w14:textId="77777777" w:rsidR="00E90E49" w:rsidRPr="00CE0424" w:rsidRDefault="00E90E49" w:rsidP="00357380">
      <w:pPr>
        <w:pStyle w:val="3GPPHeader"/>
      </w:pPr>
    </w:p>
    <w:p w14:paraId="16AD44A0" w14:textId="55273175" w:rsidR="00E90E49" w:rsidRPr="00F010F7" w:rsidRDefault="00E90E49" w:rsidP="00311702">
      <w:pPr>
        <w:pStyle w:val="3GPPHeader"/>
        <w:rPr>
          <w:sz w:val="22"/>
          <w:szCs w:val="22"/>
          <w:lang w:val="en-US"/>
        </w:rPr>
      </w:pPr>
      <w:r w:rsidRPr="00F010F7">
        <w:rPr>
          <w:sz w:val="22"/>
          <w:szCs w:val="22"/>
          <w:lang w:val="en-US"/>
        </w:rPr>
        <w:t>Agenda Item:</w:t>
      </w:r>
      <w:r w:rsidRPr="00F010F7">
        <w:rPr>
          <w:sz w:val="22"/>
          <w:szCs w:val="22"/>
          <w:lang w:val="en-US"/>
        </w:rPr>
        <w:tab/>
      </w:r>
      <w:r w:rsidR="00F010F7" w:rsidRPr="00F010F7">
        <w:rPr>
          <w:sz w:val="22"/>
          <w:szCs w:val="22"/>
          <w:lang w:val="en-US"/>
        </w:rPr>
        <w:t>9.2.2</w:t>
      </w:r>
    </w:p>
    <w:p w14:paraId="102E5A0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D40CFAD" w14:textId="557100F5" w:rsidR="00E90E49" w:rsidRPr="00CE0424" w:rsidRDefault="003D3C45" w:rsidP="00311702">
      <w:pPr>
        <w:pStyle w:val="3GPPHeader"/>
        <w:rPr>
          <w:sz w:val="22"/>
          <w:szCs w:val="22"/>
        </w:rPr>
      </w:pPr>
      <w:r>
        <w:rPr>
          <w:sz w:val="22"/>
          <w:szCs w:val="22"/>
        </w:rPr>
        <w:t>Title:</w:t>
      </w:r>
      <w:r w:rsidR="00E90E49" w:rsidRPr="00CE0424">
        <w:rPr>
          <w:sz w:val="22"/>
          <w:szCs w:val="22"/>
        </w:rPr>
        <w:tab/>
      </w:r>
      <w:r w:rsidR="004A390C">
        <w:rPr>
          <w:sz w:val="22"/>
          <w:szCs w:val="22"/>
        </w:rPr>
        <w:t>SPS operation on sTTI</w:t>
      </w:r>
    </w:p>
    <w:p w14:paraId="1A6C19D5"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B10B8">
        <w:rPr>
          <w:sz w:val="22"/>
          <w:szCs w:val="22"/>
        </w:rPr>
        <w:t>Discussion, Decision</w:t>
      </w:r>
    </w:p>
    <w:p w14:paraId="4027CF21" w14:textId="77777777" w:rsidR="00E90E49" w:rsidRPr="00CE0424" w:rsidRDefault="00E90E49" w:rsidP="00E90E49"/>
    <w:p w14:paraId="5241FB28" w14:textId="77777777" w:rsidR="00E90E49" w:rsidRPr="00CE0424" w:rsidRDefault="00E90E49" w:rsidP="00CE0424">
      <w:pPr>
        <w:pStyle w:val="Heading1"/>
      </w:pPr>
      <w:r w:rsidRPr="00CE0424">
        <w:t>Introduction</w:t>
      </w:r>
    </w:p>
    <w:p w14:paraId="07079131" w14:textId="5984F522" w:rsidR="00812C64" w:rsidRDefault="00274CDF" w:rsidP="000F76B5">
      <w:pPr>
        <w:pStyle w:val="BodyText"/>
      </w:pPr>
      <w:r>
        <w:t xml:space="preserve">With short TTI (sTTI) as currently defined in RAN1 according to </w:t>
      </w:r>
      <w:r>
        <w:fldChar w:fldCharType="begin"/>
      </w:r>
      <w:r>
        <w:instrText xml:space="preserve"> REF _Ref465262208 \r \h </w:instrText>
      </w:r>
      <w:r>
        <w:fldChar w:fldCharType="separate"/>
      </w:r>
      <w:r w:rsidR="000F76B5">
        <w:t>[1]</w:t>
      </w:r>
      <w:r>
        <w:fldChar w:fldCharType="end"/>
      </w:r>
      <w:r>
        <w:t xml:space="preserve"> LTE latency in DL and UL is reduced by allowing transmissions on a shorter timescale. </w:t>
      </w:r>
      <w:r w:rsidR="00812C64">
        <w:t>In the initial discussion of the feature in RAN2#97, the following agreements were reached:</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0"/>
      </w:tblGrid>
      <w:tr w:rsidR="00812C64" w14:paraId="567B5FEC" w14:textId="77777777" w:rsidTr="008A1CD7">
        <w:tc>
          <w:tcPr>
            <w:tcW w:w="9540" w:type="dxa"/>
            <w:shd w:val="clear" w:color="auto" w:fill="auto"/>
          </w:tcPr>
          <w:p w14:paraId="4859BF65" w14:textId="77777777" w:rsidR="00812C64" w:rsidRDefault="00812C64" w:rsidP="0082530B">
            <w:pPr>
              <w:pStyle w:val="Doc-text2"/>
              <w:ind w:left="0" w:firstLine="0"/>
            </w:pPr>
            <w:r>
              <w:t>Agreements:</w:t>
            </w:r>
          </w:p>
          <w:p w14:paraId="3610612E" w14:textId="77777777" w:rsidR="00812C64" w:rsidRDefault="00812C64" w:rsidP="00812C64">
            <w:pPr>
              <w:pStyle w:val="Doc-text2"/>
              <w:numPr>
                <w:ilvl w:val="0"/>
                <w:numId w:val="18"/>
              </w:numPr>
              <w:tabs>
                <w:tab w:val="clear" w:pos="1622"/>
                <w:tab w:val="left" w:pos="1080"/>
              </w:tabs>
              <w:ind w:left="1080"/>
            </w:pPr>
            <w:r>
              <w:t>RAN2 will study the impacts of dynamic switching between legacy and sTTI on the MAC</w:t>
            </w:r>
          </w:p>
          <w:p w14:paraId="2D6CF33C" w14:textId="77777777" w:rsidR="00812C64" w:rsidRDefault="00812C64" w:rsidP="00812C64">
            <w:pPr>
              <w:pStyle w:val="Doc-text2"/>
              <w:numPr>
                <w:ilvl w:val="0"/>
                <w:numId w:val="18"/>
              </w:numPr>
              <w:tabs>
                <w:tab w:val="clear" w:pos="1622"/>
                <w:tab w:val="left" w:pos="1080"/>
              </w:tabs>
              <w:ind w:left="1080"/>
            </w:pPr>
            <w:r>
              <w:t>FFS if LCP procedures need to be changed and if multiplexing restrictions will be needed.  Wait for RAN1 to progress</w:t>
            </w:r>
          </w:p>
          <w:p w14:paraId="47BC1040" w14:textId="77777777" w:rsidR="00812C64" w:rsidRDefault="00812C64" w:rsidP="00812C64">
            <w:pPr>
              <w:pStyle w:val="Doc-text2"/>
              <w:numPr>
                <w:ilvl w:val="0"/>
                <w:numId w:val="18"/>
              </w:numPr>
              <w:tabs>
                <w:tab w:val="clear" w:pos="1622"/>
                <w:tab w:val="left" w:pos="1080"/>
              </w:tabs>
              <w:ind w:left="1080"/>
            </w:pPr>
            <w:r>
              <w:t>FFS if some logical channel should be given priority to use the sTTI and the mechanisms to achieve this</w:t>
            </w:r>
          </w:p>
          <w:p w14:paraId="14C83DB8" w14:textId="77777777" w:rsidR="00812C64" w:rsidRDefault="00812C64" w:rsidP="00812C64">
            <w:pPr>
              <w:pStyle w:val="Doc-text2"/>
              <w:numPr>
                <w:ilvl w:val="0"/>
                <w:numId w:val="18"/>
              </w:numPr>
              <w:tabs>
                <w:tab w:val="clear" w:pos="1622"/>
                <w:tab w:val="left" w:pos="1080"/>
              </w:tabs>
              <w:ind w:left="1080"/>
            </w:pPr>
            <w:r w:rsidRPr="000B67FE">
              <w:rPr>
                <w:bCs/>
                <w:noProof/>
              </w:rPr>
              <w:t>Mac-ContentionResolutionTimer is in number of subframes regardless of which TTI length is used</w:t>
            </w:r>
          </w:p>
          <w:p w14:paraId="60F486D8" w14:textId="77777777" w:rsidR="00812C64" w:rsidRPr="000B67FE" w:rsidRDefault="00812C64" w:rsidP="00812C64">
            <w:pPr>
              <w:pStyle w:val="Doc-text2"/>
              <w:numPr>
                <w:ilvl w:val="0"/>
                <w:numId w:val="18"/>
              </w:numPr>
              <w:tabs>
                <w:tab w:val="clear" w:pos="1622"/>
                <w:tab w:val="left" w:pos="1080"/>
              </w:tabs>
              <w:ind w:left="1080"/>
              <w:rPr>
                <w:bCs/>
                <w:noProof/>
              </w:rPr>
            </w:pPr>
            <w:r w:rsidRPr="000B67FE">
              <w:rPr>
                <w:bCs/>
                <w:noProof/>
              </w:rPr>
              <w:t xml:space="preserve">The unit for </w:t>
            </w:r>
            <w:r w:rsidRPr="00812C64">
              <w:rPr>
                <w:bCs/>
                <w:noProof/>
              </w:rPr>
              <w:t>HARQ RTT timer</w:t>
            </w:r>
            <w:r w:rsidRPr="000B67FE">
              <w:rPr>
                <w:b/>
                <w:bCs/>
                <w:noProof/>
              </w:rPr>
              <w:t xml:space="preserve"> </w:t>
            </w:r>
            <w:r w:rsidRPr="000B67FE">
              <w:rPr>
                <w:bCs/>
                <w:noProof/>
              </w:rPr>
              <w:t>counting is the TTI length of the TB that starts the timer</w:t>
            </w:r>
          </w:p>
          <w:p w14:paraId="1FE605DB" w14:textId="77777777" w:rsidR="00812C64" w:rsidRDefault="00812C64" w:rsidP="0082530B">
            <w:pPr>
              <w:pStyle w:val="Doc-text2"/>
              <w:ind w:left="0" w:firstLine="0"/>
            </w:pPr>
          </w:p>
        </w:tc>
      </w:tr>
    </w:tbl>
    <w:p w14:paraId="21632EC0" w14:textId="77777777" w:rsidR="00812C64" w:rsidRDefault="00812C64" w:rsidP="00CE0424">
      <w:pPr>
        <w:pStyle w:val="BodyText"/>
      </w:pPr>
    </w:p>
    <w:p w14:paraId="484D0306" w14:textId="4DD5E29B" w:rsidR="00D3005B" w:rsidRPr="00CE0424" w:rsidRDefault="00233645" w:rsidP="00CE0424">
      <w:pPr>
        <w:pStyle w:val="BodyText"/>
      </w:pPr>
      <w:r>
        <w:t xml:space="preserve">In this contribution, we discuss the operation of </w:t>
      </w:r>
      <w:r w:rsidR="0029118B">
        <w:t>Semi-Persistent Scheduling (</w:t>
      </w:r>
      <w:r>
        <w:t>SPS</w:t>
      </w:r>
      <w:r w:rsidR="0029118B">
        <w:t>)</w:t>
      </w:r>
      <w:r>
        <w:t xml:space="preserve"> together with sTTI.</w:t>
      </w:r>
    </w:p>
    <w:p w14:paraId="170CB279" w14:textId="44C2A4D4" w:rsidR="004C2C15" w:rsidRPr="004C2C15" w:rsidRDefault="004000E8" w:rsidP="004C2C15">
      <w:pPr>
        <w:pStyle w:val="Heading1"/>
      </w:pPr>
      <w:bookmarkStart w:id="1" w:name="_Ref178064866"/>
      <w:r w:rsidRPr="00CE0424">
        <w:t>Discussion</w:t>
      </w:r>
      <w:bookmarkEnd w:id="1"/>
    </w:p>
    <w:p w14:paraId="477685BF" w14:textId="77777777" w:rsidR="0029118B" w:rsidRDefault="0029118B" w:rsidP="00535345">
      <w:r>
        <w:t xml:space="preserve">The current SPS framework in LTE serves two main purposes: </w:t>
      </w:r>
    </w:p>
    <w:p w14:paraId="192023EC" w14:textId="220C452B" w:rsidR="00535345" w:rsidRDefault="0029118B" w:rsidP="00AF07BD">
      <w:pPr>
        <w:pStyle w:val="ListParagraph"/>
        <w:numPr>
          <w:ilvl w:val="0"/>
          <w:numId w:val="17"/>
        </w:numPr>
      </w:pPr>
      <w:r>
        <w:t xml:space="preserve">In legacy SPS the UE can be provided with a semi-persistent DL assignment or UL grant, defining periodically repeating resources for reception or transmission. By sending this control information only once, control channel resources are saved, which is beneficial for repeating transmissions of same format. The framework is mainly used for VoIP traffic, where packets of same size need to be transmitted periodically. Typical periods are 10-20ms. </w:t>
      </w:r>
    </w:p>
    <w:p w14:paraId="762A17E6" w14:textId="500AAC0B" w:rsidR="0029118B" w:rsidRDefault="0029118B" w:rsidP="00AF07BD">
      <w:pPr>
        <w:pStyle w:val="ListParagraph"/>
        <w:numPr>
          <w:ilvl w:val="0"/>
          <w:numId w:val="17"/>
        </w:numPr>
      </w:pPr>
      <w:r>
        <w:t xml:space="preserve">In Rel-14, SPS in UL had been enhanced with enabling the minimum period of 1ms, and the mandate to skip padding transmissions when using periodicities below 10ms. With this feature, UL access latency could be reduced, since the UE can skip the SR-to-grant period when configured with this UL SPS. </w:t>
      </w:r>
    </w:p>
    <w:p w14:paraId="5AC5E634" w14:textId="60C59589" w:rsidR="00AC744C" w:rsidRDefault="00520F85" w:rsidP="006E062C">
      <w:r>
        <w:t xml:space="preserve">Also sTTI operation can benefit from </w:t>
      </w:r>
      <w:r w:rsidR="0029118B">
        <w:t xml:space="preserve">being used combined with Rel-14 SPS, by </w:t>
      </w:r>
      <w:r>
        <w:t xml:space="preserve">further reducing the UL access latency. In </w:t>
      </w:r>
      <w:r w:rsidR="0029118B">
        <w:t xml:space="preserve">dynamically scheduled </w:t>
      </w:r>
      <w:r>
        <w:t xml:space="preserve">sTTI </w:t>
      </w:r>
      <w:r w:rsidR="0029118B">
        <w:t xml:space="preserve">operation, </w:t>
      </w:r>
      <w:r>
        <w:t xml:space="preserve">an SR would be required based on sPUCCH and UL grant would need to be provided based on sPDCCH. </w:t>
      </w:r>
      <w:r w:rsidR="009E4CBD">
        <w:t>With sTTI combining with Rel-14 SPS, this period can be skipped. We propose:</w:t>
      </w:r>
    </w:p>
    <w:p w14:paraId="0302E073" w14:textId="6B9C3B3A" w:rsidR="009E4CBD" w:rsidRPr="00FB2A20" w:rsidRDefault="009E4CBD" w:rsidP="009E4CBD">
      <w:pPr>
        <w:pStyle w:val="Proposal"/>
      </w:pPr>
      <w:bookmarkStart w:id="2" w:name="_Toc465269524"/>
      <w:bookmarkStart w:id="3" w:name="_Toc465866137"/>
      <w:bookmarkStart w:id="4" w:name="_Toc466031154"/>
      <w:bookmarkStart w:id="5" w:name="_Toc471744521"/>
      <w:bookmarkStart w:id="6" w:name="_Toc473204167"/>
      <w:bookmarkStart w:id="7" w:name="_Toc473204173"/>
      <w:r>
        <w:t>Standardize solution to further reduce UL access latency in sTTI operation by combining sTTI operation with Rel-14 SPS enhancement.</w:t>
      </w:r>
      <w:bookmarkEnd w:id="2"/>
      <w:bookmarkEnd w:id="3"/>
      <w:bookmarkEnd w:id="4"/>
      <w:bookmarkEnd w:id="5"/>
      <w:bookmarkEnd w:id="6"/>
      <w:bookmarkEnd w:id="7"/>
      <w:r>
        <w:t xml:space="preserve"> </w:t>
      </w:r>
    </w:p>
    <w:p w14:paraId="07BD5CD8" w14:textId="713C1F0C" w:rsidR="0029118B" w:rsidRDefault="00221301" w:rsidP="00D15F36">
      <w:r>
        <w:t xml:space="preserve">In the following we discuss how to combine sTTI with legacy DL/UL SPS operation as well as the Rel-14 SPS enhancement. </w:t>
      </w:r>
    </w:p>
    <w:p w14:paraId="7B3C7AE2" w14:textId="044254CF" w:rsidR="0056643E" w:rsidRDefault="0056643E" w:rsidP="0056643E">
      <w:pPr>
        <w:pStyle w:val="Heading2"/>
      </w:pPr>
      <w:r>
        <w:lastRenderedPageBreak/>
        <w:t>SPS periodicity</w:t>
      </w:r>
    </w:p>
    <w:p w14:paraId="2A7FF377" w14:textId="12A48DB0" w:rsidR="00221301" w:rsidRDefault="00221301" w:rsidP="00D15F36">
      <w:r>
        <w:t xml:space="preserve">The SPS </w:t>
      </w:r>
      <w:r w:rsidR="0028039C">
        <w:t>interval (</w:t>
      </w:r>
      <w:r>
        <w:t>period</w:t>
      </w:r>
      <w:r w:rsidR="0028039C">
        <w:t>)</w:t>
      </w:r>
      <w:r>
        <w:t xml:space="preserve"> is RRC-configured with intervals on subframe basis. This is sufficient for legacy DL/UL SPS operation and should therefore be reused. However, to utilize the potential of reduced latency in sTTI combined with the Rel-14 SPS enhancement, the minimum UL SPS </w:t>
      </w:r>
      <w:r w:rsidR="0028039C">
        <w:t xml:space="preserve">interval </w:t>
      </w:r>
      <w:r>
        <w:t xml:space="preserve">must be reduced from subframe to </w:t>
      </w:r>
      <w:r w:rsidR="0028039C">
        <w:t>sub-subframe (“</w:t>
      </w:r>
      <w:r>
        <w:t>sTTI</w:t>
      </w:r>
      <w:r w:rsidR="0028039C">
        <w:t>”)</w:t>
      </w:r>
      <w:r>
        <w:t xml:space="preserve"> level. One simple yet flexible solution to realize this would be to configure the UE with which sTTIs within the SPS-subframe are to be considered </w:t>
      </w:r>
      <w:r w:rsidR="00DC4FFD">
        <w:t>assigned/</w:t>
      </w:r>
      <w:r>
        <w:t xml:space="preserve">granted </w:t>
      </w:r>
      <w:r w:rsidR="00EB022A">
        <w:t>SPS-sTTIs, e.g. by a bitmap. This is exemplified in Figure 1.</w:t>
      </w:r>
    </w:p>
    <w:p w14:paraId="07EC4DF5" w14:textId="77777777" w:rsidR="001508CC" w:rsidRDefault="001508CC" w:rsidP="001508CC">
      <w:pPr>
        <w:keepNext/>
      </w:pPr>
      <w:r>
        <w:rPr>
          <w:noProof/>
          <w:lang w:val="en-US" w:eastAsia="en-US"/>
        </w:rPr>
        <w:drawing>
          <wp:inline distT="0" distB="0" distL="0" distR="0" wp14:anchorId="483B8379" wp14:editId="09D94BB0">
            <wp:extent cx="6114422" cy="1108443"/>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61491" cy="1116976"/>
                    </a:xfrm>
                    <a:prstGeom prst="rect">
                      <a:avLst/>
                    </a:prstGeom>
                    <a:noFill/>
                  </pic:spPr>
                </pic:pic>
              </a:graphicData>
            </a:graphic>
          </wp:inline>
        </w:drawing>
      </w:r>
    </w:p>
    <w:p w14:paraId="741D6BDF" w14:textId="13587FBF" w:rsidR="0029118B" w:rsidRDefault="001508CC" w:rsidP="001508CC">
      <w:pPr>
        <w:pStyle w:val="Caption"/>
        <w:rPr>
          <w:noProof/>
        </w:rPr>
      </w:pPr>
      <w:r>
        <w:t xml:space="preserve">Figure </w:t>
      </w:r>
      <w:r>
        <w:fldChar w:fldCharType="begin"/>
      </w:r>
      <w:r>
        <w:instrText xml:space="preserve"> SEQ Figure \* ARABIC </w:instrText>
      </w:r>
      <w:r>
        <w:fldChar w:fldCharType="separate"/>
      </w:r>
      <w:r w:rsidR="000F76B5">
        <w:rPr>
          <w:noProof/>
        </w:rPr>
        <w:t>1</w:t>
      </w:r>
      <w:r>
        <w:fldChar w:fldCharType="end"/>
      </w:r>
      <w:r>
        <w:t xml:space="preserve">: Two examples of configurable sTTI sub-pattern </w:t>
      </w:r>
      <w:r>
        <w:rPr>
          <w:noProof/>
        </w:rPr>
        <w:t>within SPS subframes.</w:t>
      </w:r>
    </w:p>
    <w:p w14:paraId="3EC8105F" w14:textId="79BA74E8" w:rsidR="001508CC" w:rsidRDefault="001508CC" w:rsidP="001508CC">
      <w:r>
        <w:t>Therefore, we propose:</w:t>
      </w:r>
    </w:p>
    <w:p w14:paraId="2A8F5112" w14:textId="4FA37998" w:rsidR="001508CC" w:rsidRPr="00FB2A20" w:rsidRDefault="001508CC" w:rsidP="001508CC">
      <w:pPr>
        <w:pStyle w:val="Proposal"/>
      </w:pPr>
      <w:bookmarkStart w:id="8" w:name="_Toc465269525"/>
      <w:bookmarkStart w:id="9" w:name="_Toc465866138"/>
      <w:bookmarkStart w:id="10" w:name="_Toc466031155"/>
      <w:bookmarkStart w:id="11" w:name="_Toc471744522"/>
      <w:bookmarkStart w:id="12" w:name="_Toc473204168"/>
      <w:bookmarkStart w:id="13" w:name="_Toc473204174"/>
      <w:r>
        <w:t xml:space="preserve">SPS operation follows legacy subframe-based </w:t>
      </w:r>
      <w:r w:rsidR="005C7CCB">
        <w:t>intervals</w:t>
      </w:r>
      <w:r>
        <w:t xml:space="preserve">. Additionally, </w:t>
      </w:r>
      <w:r w:rsidR="00047A1A">
        <w:t xml:space="preserve">a </w:t>
      </w:r>
      <w:r>
        <w:t xml:space="preserve">sub-pattern is configured </w:t>
      </w:r>
      <w:r w:rsidR="00047A1A">
        <w:t xml:space="preserve">defining </w:t>
      </w:r>
      <w:r>
        <w:t xml:space="preserve">which </w:t>
      </w:r>
      <w:r w:rsidR="005C7CCB">
        <w:t>sub-subframes (</w:t>
      </w:r>
      <w:r>
        <w:t>sTTI</w:t>
      </w:r>
      <w:r w:rsidR="005C7CCB">
        <w:t>s)</w:t>
      </w:r>
      <w:r>
        <w:t xml:space="preserve"> within an </w:t>
      </w:r>
      <w:r w:rsidR="00F11F4F">
        <w:t xml:space="preserve">UL/DL </w:t>
      </w:r>
      <w:r>
        <w:t>SPS subframe are considered granted/assigned SPS-sTTIs.</w:t>
      </w:r>
      <w:bookmarkEnd w:id="8"/>
      <w:bookmarkEnd w:id="9"/>
      <w:bookmarkEnd w:id="10"/>
      <w:bookmarkEnd w:id="11"/>
      <w:bookmarkEnd w:id="12"/>
      <w:bookmarkEnd w:id="13"/>
      <w:r>
        <w:t xml:space="preserve"> </w:t>
      </w:r>
    </w:p>
    <w:p w14:paraId="6CDC5D0A" w14:textId="7D42B69D" w:rsidR="0056643E" w:rsidRDefault="0056643E" w:rsidP="0056643E">
      <w:pPr>
        <w:pStyle w:val="Heading2"/>
      </w:pPr>
      <w:r>
        <w:t>SPS commands</w:t>
      </w:r>
    </w:p>
    <w:p w14:paraId="0123D3A8" w14:textId="47E0C232" w:rsidR="001508CC" w:rsidRDefault="00BE073B" w:rsidP="001508CC">
      <w:r>
        <w:t xml:space="preserve">In sTTI operation, </w:t>
      </w:r>
      <w:r w:rsidR="006F3404">
        <w:t>control inf</w:t>
      </w:r>
      <w:r w:rsidR="00934CB0">
        <w:t>ormation is provided by sPDCCH to the UE. However</w:t>
      </w:r>
      <w:r w:rsidR="004E705A">
        <w:t>,</w:t>
      </w:r>
      <w:r w:rsidR="00934CB0">
        <w:t xml:space="preserve"> usage of legacy PDCCH is not precluded. </w:t>
      </w:r>
      <w:r w:rsidR="00444511">
        <w:t xml:space="preserve">Aligned with the previous proposal on keeping the SPS </w:t>
      </w:r>
      <w:r w:rsidR="00031087">
        <w:t>intervals</w:t>
      </w:r>
      <w:r w:rsidR="005B2EEA">
        <w:t xml:space="preserve"> configurable</w:t>
      </w:r>
      <w:r w:rsidR="00031087">
        <w:t xml:space="preserve"> </w:t>
      </w:r>
      <w:r w:rsidR="00444511">
        <w:t xml:space="preserve">on subframe-basis, it appears therefore beneficial to transmit SPS commands (activation/release) on legacy PDCCH as well. This way, legacy DCIs can be reused. </w:t>
      </w:r>
    </w:p>
    <w:p w14:paraId="4EC53D9D" w14:textId="1C94A4C5" w:rsidR="00444511" w:rsidRPr="00FB2A20" w:rsidRDefault="00444511" w:rsidP="00444511">
      <w:pPr>
        <w:pStyle w:val="Proposal"/>
      </w:pPr>
      <w:bookmarkStart w:id="14" w:name="_Toc465269526"/>
      <w:bookmarkStart w:id="15" w:name="_Toc465866139"/>
      <w:bookmarkStart w:id="16" w:name="_Toc466031156"/>
      <w:bookmarkStart w:id="17" w:name="_Toc471744523"/>
      <w:bookmarkStart w:id="18" w:name="_Toc473204169"/>
      <w:bookmarkStart w:id="19" w:name="_Toc473204175"/>
      <w:r>
        <w:t>Reuse legacy PDCCH and defined DCIs for SPS commands (activation/release).</w:t>
      </w:r>
      <w:bookmarkEnd w:id="14"/>
      <w:bookmarkEnd w:id="15"/>
      <w:bookmarkEnd w:id="16"/>
      <w:bookmarkEnd w:id="17"/>
      <w:bookmarkEnd w:id="18"/>
      <w:bookmarkEnd w:id="19"/>
      <w:r>
        <w:t xml:space="preserve"> </w:t>
      </w:r>
    </w:p>
    <w:p w14:paraId="32679C86" w14:textId="781DDC00" w:rsidR="00444511" w:rsidRDefault="00444511" w:rsidP="001508CC">
      <w:r>
        <w:t>In Rel-14 UL SPS with skip padding, a MAC control element is transmitted to confirm the reception of SPS activation. This can be done within the first granted UL resource after the SPS activation, i.e. the first sTTI/sPUSCH.</w:t>
      </w:r>
    </w:p>
    <w:p w14:paraId="2C8DF1D3" w14:textId="7B186296" w:rsidR="00444511" w:rsidRDefault="0056643E" w:rsidP="0056643E">
      <w:pPr>
        <w:pStyle w:val="Heading2"/>
      </w:pPr>
      <w:r>
        <w:t>HARQ operation</w:t>
      </w:r>
    </w:p>
    <w:p w14:paraId="1CF2F971" w14:textId="11D4D577" w:rsidR="00697F08" w:rsidRDefault="0056643E" w:rsidP="0056643E">
      <w:r>
        <w:t>In this section, we discuss</w:t>
      </w:r>
      <w:r w:rsidR="00601ECC">
        <w:t xml:space="preserve"> how </w:t>
      </w:r>
      <w:r w:rsidR="00697F08">
        <w:t xml:space="preserve">sTTI and the used </w:t>
      </w:r>
      <w:r w:rsidR="00601ECC">
        <w:t xml:space="preserve">asynchronous HARQ operation </w:t>
      </w:r>
      <w:r w:rsidR="00697F08">
        <w:t xml:space="preserve">works on </w:t>
      </w:r>
      <w:r w:rsidR="00EC25D4">
        <w:t xml:space="preserve">DL/UL </w:t>
      </w:r>
      <w:r w:rsidR="00601ECC">
        <w:t>SPS.</w:t>
      </w:r>
      <w:r w:rsidR="00A63C62">
        <w:t xml:space="preserve"> </w:t>
      </w:r>
      <w:r w:rsidR="00697F08">
        <w:t>Currently, since in SPS with asynchronous HARQ</w:t>
      </w:r>
      <w:r w:rsidR="000B0B77">
        <w:t xml:space="preserve"> </w:t>
      </w:r>
      <w:r w:rsidR="00697F08">
        <w:t>the HARQ ID is not indicated per TTI, formulas have been specified (TS 36.321) for both DL and UL SPS to derive the HARQ ID from the absolute SFN and subframe number</w:t>
      </w:r>
      <w:r w:rsidR="00CA46DD">
        <w:t xml:space="preserve"> (which is known in both eNB and UE)</w:t>
      </w:r>
      <w:r w:rsidR="005B2EEA">
        <w:t>.</w:t>
      </w:r>
      <w:r w:rsidR="00047A1A">
        <w:t xml:space="preserve"> </w:t>
      </w:r>
      <w:r w:rsidR="008B545D">
        <w:t>In sTTI operation, the formulas would need to be modified to accommodate the shorter TTI lengths</w:t>
      </w:r>
      <w:r w:rsidR="005B2EEA">
        <w:t>, i.e. the sub-subframe lengths</w:t>
      </w:r>
      <w:r w:rsidR="008B545D">
        <w:t>, thus should be based on the finer granularity of sTTI-number</w:t>
      </w:r>
      <w:r w:rsidR="004575C9">
        <w:t xml:space="preserve"> (i.e. within a subframe)</w:t>
      </w:r>
      <w:r w:rsidR="008B545D">
        <w:t>.</w:t>
      </w:r>
    </w:p>
    <w:p w14:paraId="7101C6AB" w14:textId="6004E740" w:rsidR="008B545D" w:rsidRPr="00FB2A20" w:rsidRDefault="00BD698E" w:rsidP="008B545D">
      <w:pPr>
        <w:pStyle w:val="Proposal"/>
      </w:pPr>
      <w:bookmarkStart w:id="20" w:name="_Toc465269527"/>
      <w:bookmarkStart w:id="21" w:name="_Toc465866140"/>
      <w:bookmarkStart w:id="22" w:name="_Toc466031157"/>
      <w:bookmarkStart w:id="23" w:name="_Toc471744524"/>
      <w:bookmarkStart w:id="24" w:name="_Toc473204170"/>
      <w:bookmarkStart w:id="25" w:name="_Toc473204176"/>
      <w:r>
        <w:t xml:space="preserve">In DL/UL SPS with asynchronous HARQ, the </w:t>
      </w:r>
      <w:r w:rsidR="008B545D">
        <w:t>HARQ process ID is derived from sTTI-number.</w:t>
      </w:r>
      <w:bookmarkEnd w:id="20"/>
      <w:bookmarkEnd w:id="21"/>
      <w:bookmarkEnd w:id="22"/>
      <w:bookmarkEnd w:id="23"/>
      <w:bookmarkEnd w:id="24"/>
      <w:bookmarkEnd w:id="25"/>
      <w:r w:rsidR="008B545D">
        <w:t xml:space="preserve"> </w:t>
      </w:r>
    </w:p>
    <w:p w14:paraId="532577DA" w14:textId="3D690025" w:rsidR="008B545D" w:rsidRDefault="00282D92" w:rsidP="0056643E">
      <w:r>
        <w:t>The resulting formula could look as follows</w:t>
      </w:r>
      <w:r w:rsidR="00A003A5">
        <w:t>, e.g. for UL</w:t>
      </w:r>
      <w:r>
        <w:t>:</w:t>
      </w:r>
    </w:p>
    <w:p w14:paraId="71C14C36" w14:textId="5AD0E810" w:rsidR="00282D92" w:rsidRPr="00697F08" w:rsidRDefault="00282D92" w:rsidP="00282D92">
      <w:pPr>
        <w:ind w:left="567"/>
        <w:jc w:val="left"/>
        <w:rPr>
          <w:i/>
          <w:sz w:val="16"/>
        </w:rPr>
      </w:pPr>
      <w:r w:rsidRPr="00697F08">
        <w:rPr>
          <w:i/>
          <w:sz w:val="16"/>
        </w:rPr>
        <w:t>HARQ Process ID = [floor(CURRENT_TTI/</w:t>
      </w:r>
      <w:r>
        <w:rPr>
          <w:i/>
          <w:sz w:val="16"/>
        </w:rPr>
        <w:t>(</w:t>
      </w:r>
      <w:r w:rsidRPr="00697F08">
        <w:rPr>
          <w:i/>
          <w:sz w:val="16"/>
        </w:rPr>
        <w:t>semiPersistSchedIntervalUL</w:t>
      </w:r>
      <w:r>
        <w:rPr>
          <w:i/>
          <w:sz w:val="16"/>
        </w:rPr>
        <w:t xml:space="preserve"> * SPS sTTI count in subframe</w:t>
      </w:r>
      <w:r w:rsidRPr="00697F08">
        <w:rPr>
          <w:i/>
          <w:sz w:val="16"/>
        </w:rPr>
        <w:t>)</w:t>
      </w:r>
      <w:r>
        <w:rPr>
          <w:i/>
          <w:sz w:val="16"/>
        </w:rPr>
        <w:t>)</w:t>
      </w:r>
      <w:r w:rsidRPr="00697F08">
        <w:rPr>
          <w:i/>
          <w:sz w:val="16"/>
        </w:rPr>
        <w:t xml:space="preserve">] modulo </w:t>
      </w:r>
      <w:r w:rsidRPr="00697F08">
        <w:rPr>
          <w:i/>
          <w:iCs/>
          <w:sz w:val="16"/>
        </w:rPr>
        <w:t>numberOfConfUlSPS-Processes,</w:t>
      </w:r>
    </w:p>
    <w:p w14:paraId="1F95982C" w14:textId="73337B3B" w:rsidR="00282D92" w:rsidRDefault="00282D92" w:rsidP="00282D92">
      <w:pPr>
        <w:ind w:left="567"/>
        <w:jc w:val="left"/>
        <w:rPr>
          <w:i/>
          <w:sz w:val="16"/>
        </w:rPr>
      </w:pPr>
      <w:r w:rsidRPr="00697F08">
        <w:rPr>
          <w:i/>
          <w:sz w:val="16"/>
        </w:rPr>
        <w:t>where CURRENT_TTI=[(SFN * 10</w:t>
      </w:r>
      <w:r>
        <w:rPr>
          <w:i/>
          <w:sz w:val="16"/>
        </w:rPr>
        <w:t xml:space="preserve"> * SPS sTTI count in subframe</w:t>
      </w:r>
      <w:r w:rsidRPr="00697F08">
        <w:rPr>
          <w:i/>
          <w:sz w:val="16"/>
        </w:rPr>
        <w:t xml:space="preserve">) + </w:t>
      </w:r>
      <w:r>
        <w:rPr>
          <w:i/>
          <w:sz w:val="16"/>
        </w:rPr>
        <w:t>(</w:t>
      </w:r>
      <w:r w:rsidRPr="00697F08">
        <w:rPr>
          <w:i/>
          <w:sz w:val="16"/>
        </w:rPr>
        <w:t>subframe number</w:t>
      </w:r>
      <w:r>
        <w:rPr>
          <w:i/>
          <w:sz w:val="16"/>
        </w:rPr>
        <w:t xml:space="preserve"> * SPS sTTI count in subframe) + sTTI number</w:t>
      </w:r>
      <w:r w:rsidRPr="00697F08">
        <w:rPr>
          <w:i/>
          <w:sz w:val="16"/>
        </w:rPr>
        <w:t>] and it refers to the subframe where the first transmission of a bundle takes place.</w:t>
      </w:r>
    </w:p>
    <w:p w14:paraId="579B68D1" w14:textId="3F74A767" w:rsidR="00282D92" w:rsidRDefault="00E51D8E" w:rsidP="0056643E">
      <w:r>
        <w:t xml:space="preserve">In asynchronous HARQ operation, in UL, the UE attempts retransmissions only when requested for a specified process ID, i.e. when DCI is received with NDI considered not toggled. On SPS generally, all assigned/granted resources are considered NDI toggled, meaning that the UE attempts a new transmission (potentially overriding the current process), if no further DCI is received. </w:t>
      </w:r>
    </w:p>
    <w:p w14:paraId="2314C22D" w14:textId="361DAE45" w:rsidR="00A916D0" w:rsidRDefault="00A916D0" w:rsidP="006E062C">
      <w:r>
        <w:t xml:space="preserve">In </w:t>
      </w:r>
      <w:r w:rsidR="00576083">
        <w:t xml:space="preserve">DL/UL </w:t>
      </w:r>
      <w:r>
        <w:t xml:space="preserve">SPS on sTTI, retransmissions can be scheduled based on sPDCCH. This can be done by indicating NDI=1 and addressing sPDCCH to SPS-CRNTI. The DCI may be designed lightweight, if no </w:t>
      </w:r>
      <w:r>
        <w:lastRenderedPageBreak/>
        <w:t xml:space="preserve">adaptive retransmission is needed. Furthermore, HARQ ID can be either derived from </w:t>
      </w:r>
      <w:r w:rsidR="00282076">
        <w:t xml:space="preserve">the </w:t>
      </w:r>
      <w:r>
        <w:t xml:space="preserve">formula above, or indicated in the DCI. </w:t>
      </w:r>
    </w:p>
    <w:p w14:paraId="2D5F6C16" w14:textId="5FD0B248" w:rsidR="002F1F03" w:rsidRDefault="002F1F03" w:rsidP="006E062C">
      <w:r>
        <w:t xml:space="preserve">In DL SPS, sPDDCH would need to be (blindly) decoded to identify (potentially adaptive) retransmission assignments (overriding DCI). If sPDCCH is not decodable, the UE would follow the configured SPS DCI, i.e. expect a new transmission on </w:t>
      </w:r>
      <w:r w:rsidR="00231451">
        <w:t>sPDSCH.</w:t>
      </w:r>
    </w:p>
    <w:p w14:paraId="64545257" w14:textId="04FB9E46" w:rsidR="00A17BDE" w:rsidRDefault="00A17BDE" w:rsidP="00AF07BD">
      <w:pPr>
        <w:pStyle w:val="Proposal"/>
      </w:pPr>
      <w:bookmarkStart w:id="26" w:name="_Toc465866141"/>
      <w:bookmarkStart w:id="27" w:name="_Toc466031158"/>
      <w:bookmarkStart w:id="28" w:name="_Toc471744525"/>
      <w:bookmarkStart w:id="29" w:name="_Toc473204171"/>
      <w:bookmarkStart w:id="30" w:name="_Toc473204177"/>
      <w:r>
        <w:t xml:space="preserve">In DL SPS, UE attempts decoding of sPDCCH for potential overriding </w:t>
      </w:r>
      <w:r w:rsidR="006F6746">
        <w:t xml:space="preserve">DL </w:t>
      </w:r>
      <w:r>
        <w:t xml:space="preserve">DCI. If no sPDCCH is found, UE expects transmission according to configured </w:t>
      </w:r>
      <w:r w:rsidR="00004636">
        <w:t>SPS assignment</w:t>
      </w:r>
      <w:r>
        <w:t>.</w:t>
      </w:r>
      <w:bookmarkEnd w:id="26"/>
      <w:bookmarkEnd w:id="27"/>
      <w:bookmarkEnd w:id="28"/>
      <w:bookmarkEnd w:id="29"/>
      <w:bookmarkEnd w:id="30"/>
      <w:r>
        <w:t xml:space="preserve"> </w:t>
      </w:r>
    </w:p>
    <w:p w14:paraId="751D3D37" w14:textId="4BA2ACD8" w:rsidR="00AC744C" w:rsidRDefault="00A916D0" w:rsidP="006E062C">
      <w:r>
        <w:t xml:space="preserve">In UL SPS, </w:t>
      </w:r>
      <w:r w:rsidR="008C4D82">
        <w:t xml:space="preserve">for the configured DCI, where NDI is considered toggled, the potential </w:t>
      </w:r>
      <w:r w:rsidR="00A63C62">
        <w:t xml:space="preserve">overriding </w:t>
      </w:r>
      <w:r>
        <w:t xml:space="preserve">of </w:t>
      </w:r>
      <w:r w:rsidR="00A63C62">
        <w:t>the current HARQ buffer</w:t>
      </w:r>
      <w:r>
        <w:t xml:space="preserve"> (if no new DCI </w:t>
      </w:r>
      <w:r w:rsidR="008C4D82">
        <w:t xml:space="preserve">for retransmission </w:t>
      </w:r>
      <w:r>
        <w:t>is received)</w:t>
      </w:r>
      <w:r w:rsidR="00A63C62">
        <w:t xml:space="preserve">, </w:t>
      </w:r>
      <w:r>
        <w:t xml:space="preserve">may lead to </w:t>
      </w:r>
      <w:r w:rsidR="00A63C62">
        <w:t>data loss on MAC</w:t>
      </w:r>
      <w:r w:rsidR="00137A8A">
        <w:t>/HARQ</w:t>
      </w:r>
      <w:r w:rsidR="00A63C62">
        <w:t>. It can</w:t>
      </w:r>
      <w:r>
        <w:t xml:space="preserve"> however</w:t>
      </w:r>
      <w:r w:rsidR="00A63C62">
        <w:t xml:space="preserve"> be avoided by the eNB reliably scheduling retransmissions. Just like assumed for </w:t>
      </w:r>
      <w:r>
        <w:t xml:space="preserve">the </w:t>
      </w:r>
      <w:r w:rsidR="00A63C62">
        <w:t xml:space="preserve">Rel-14 SPS enhancement, </w:t>
      </w:r>
      <w:r w:rsidR="00F85EDB">
        <w:t xml:space="preserve">where the eNB may always send NACK on PHICH, </w:t>
      </w:r>
      <w:r w:rsidR="00A63C62">
        <w:t>the eNB can solve this</w:t>
      </w:r>
      <w:r w:rsidR="00F85EDB">
        <w:t xml:space="preserve"> in sTTI operation</w:t>
      </w:r>
      <w:r w:rsidR="00A63C62">
        <w:t xml:space="preserve"> by always sending </w:t>
      </w:r>
      <w:r>
        <w:t>a light-weight retransmission request on sPDCCH</w:t>
      </w:r>
      <w:r w:rsidR="00A63C62">
        <w:t>, i.e. scheduling retransmissions when it was not able to decode the transmission (i.e. both for DTX detected and decoding error), thus avoiding</w:t>
      </w:r>
      <w:r>
        <w:t xml:space="preserve"> the</w:t>
      </w:r>
      <w:r w:rsidR="00A63C62">
        <w:t xml:space="preserve"> potential error case. </w:t>
      </w:r>
    </w:p>
    <w:p w14:paraId="54E3BB26" w14:textId="3ACDB1B0" w:rsidR="00866499" w:rsidRPr="00CE0424" w:rsidRDefault="00A17BDE" w:rsidP="006E062C">
      <w:pPr>
        <w:pStyle w:val="Proposal"/>
      </w:pPr>
      <w:bookmarkStart w:id="31" w:name="_Toc465269528"/>
      <w:bookmarkStart w:id="32" w:name="_Toc465866142"/>
      <w:bookmarkStart w:id="33" w:name="_Toc466031159"/>
      <w:bookmarkStart w:id="34" w:name="_Toc471744526"/>
      <w:bookmarkStart w:id="35" w:name="_Toc473204172"/>
      <w:bookmarkStart w:id="36" w:name="_Toc473204178"/>
      <w:r>
        <w:t>In</w:t>
      </w:r>
      <w:r w:rsidR="00F85EDB">
        <w:t xml:space="preserve"> UL SPS, following </w:t>
      </w:r>
      <w:r w:rsidR="00667621">
        <w:t xml:space="preserve">legacy operation, UE transmits new data </w:t>
      </w:r>
      <w:r w:rsidR="00A916D0">
        <w:t>(</w:t>
      </w:r>
      <w:r w:rsidR="00667621">
        <w:t>if available</w:t>
      </w:r>
      <w:r w:rsidR="00A916D0">
        <w:t>)</w:t>
      </w:r>
      <w:r w:rsidR="00667621">
        <w:t xml:space="preserve"> on confi</w:t>
      </w:r>
      <w:r w:rsidR="00A916D0">
        <w:t>gured SPS resources, unless sPDCCH</w:t>
      </w:r>
      <w:r w:rsidR="00667621">
        <w:t xml:space="preserve"> is received scheduling an adapt</w:t>
      </w:r>
      <w:r w:rsidR="00A916D0">
        <w:t>ive/asynchronous retransmission</w:t>
      </w:r>
      <w:r w:rsidR="00667621">
        <w:t>.</w:t>
      </w:r>
      <w:bookmarkEnd w:id="31"/>
      <w:bookmarkEnd w:id="32"/>
      <w:bookmarkEnd w:id="33"/>
      <w:bookmarkEnd w:id="34"/>
      <w:bookmarkEnd w:id="35"/>
      <w:bookmarkEnd w:id="36"/>
      <w:r w:rsidR="00667621">
        <w:t xml:space="preserve"> </w:t>
      </w:r>
    </w:p>
    <w:p w14:paraId="58A1B9E7" w14:textId="77777777" w:rsidR="00C01F33" w:rsidRPr="00CE0424" w:rsidRDefault="00C01F33" w:rsidP="00CE0424">
      <w:pPr>
        <w:pStyle w:val="Heading1"/>
      </w:pPr>
      <w:r w:rsidRPr="00CE0424">
        <w:t>Conclusion</w:t>
      </w:r>
    </w:p>
    <w:p w14:paraId="257FA3C4" w14:textId="7DA5391D" w:rsidR="00C01F33" w:rsidRDefault="008E065E" w:rsidP="00DE4F05">
      <w:pPr>
        <w:pStyle w:val="BodyText"/>
      </w:pPr>
      <w:r>
        <w:t>In</w:t>
      </w:r>
      <w:r w:rsidR="00DE4F05">
        <w:t xml:space="preserve"> the previous</w:t>
      </w:r>
      <w:r>
        <w:t xml:space="preserve"> section </w:t>
      </w:r>
      <w:r w:rsidRPr="00CE0424">
        <w:t xml:space="preserve">we </w:t>
      </w:r>
      <w:r>
        <w:t>made the following observations</w:t>
      </w:r>
      <w:r w:rsidR="00DE4F05">
        <w:t xml:space="preserve"> and propose:</w:t>
      </w:r>
    </w:p>
    <w:p w14:paraId="4BCD644E" w14:textId="77777777" w:rsidR="000F76B5" w:rsidRDefault="007725D4">
      <w:pPr>
        <w:pStyle w:val="TOC1"/>
        <w:rPr>
          <w:rFonts w:asciiTheme="minorHAnsi" w:eastAsiaTheme="minorEastAsia" w:hAnsiTheme="minorHAnsi" w:cstheme="minorBidi"/>
          <w:b w:val="0"/>
          <w:sz w:val="22"/>
          <w:lang w:eastAsia="en-US"/>
        </w:rPr>
      </w:pPr>
      <w:r>
        <w:fldChar w:fldCharType="begin"/>
      </w:r>
      <w:r>
        <w:instrText xml:space="preserve"> TOC \n \t "Proposal,1" </w:instrText>
      </w:r>
      <w:r>
        <w:fldChar w:fldCharType="separate"/>
      </w:r>
      <w:r w:rsidR="000F76B5">
        <w:t>Proposal 1</w:t>
      </w:r>
      <w:r w:rsidR="000F76B5">
        <w:rPr>
          <w:rFonts w:asciiTheme="minorHAnsi" w:eastAsiaTheme="minorEastAsia" w:hAnsiTheme="minorHAnsi" w:cstheme="minorBidi"/>
          <w:b w:val="0"/>
          <w:sz w:val="22"/>
          <w:lang w:eastAsia="en-US"/>
        </w:rPr>
        <w:tab/>
      </w:r>
      <w:r w:rsidR="000F76B5">
        <w:t>Standardize solution to further reduce UL access latency in sTTI operation by combining sTTI operation with Rel-14 SPS enhancement.</w:t>
      </w:r>
    </w:p>
    <w:p w14:paraId="218DD1F7" w14:textId="77777777" w:rsidR="000F76B5" w:rsidRDefault="000F76B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SPS operation follows legacy subframe-based intervals. Additionally, a sub-pattern is configured defining which sub-subframes (sTTIs) within an UL/DL SPS subframe are considered granted/assigned SPS-sTTIs.</w:t>
      </w:r>
    </w:p>
    <w:p w14:paraId="58BCAB19" w14:textId="77777777" w:rsidR="000F76B5" w:rsidRDefault="000F76B5">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Reuse legacy PDCCH and defined DCIs for SPS commands (activation/release).</w:t>
      </w:r>
    </w:p>
    <w:p w14:paraId="58FCCB07" w14:textId="77777777" w:rsidR="000F76B5" w:rsidRDefault="000F76B5">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In DL/UL SPS with asynchronous HARQ, the HARQ process ID is derived from sTTI-number.</w:t>
      </w:r>
    </w:p>
    <w:p w14:paraId="7505A96D" w14:textId="77777777" w:rsidR="000F76B5" w:rsidRDefault="000F76B5">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In DL SPS, UE attempts decoding of sPDCCH for potential overriding DL DCI. If no sPDCCH is found, UE expects transmission according to configured SPS assignment.</w:t>
      </w:r>
    </w:p>
    <w:p w14:paraId="7541AB49" w14:textId="77777777" w:rsidR="000F76B5" w:rsidRDefault="000F76B5">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In UL SPS, following legacy operation, UE transmits new data (if available) on configured SPS resources, unless sPDCCH is received scheduling an adaptive/asynchronous retransmission.</w:t>
      </w:r>
    </w:p>
    <w:p w14:paraId="468D1BAD" w14:textId="3C8B6C7A" w:rsidR="00DE4F05" w:rsidRPr="00CE0424" w:rsidRDefault="007725D4" w:rsidP="00DE4F05">
      <w:pPr>
        <w:pStyle w:val="BodyText"/>
      </w:pPr>
      <w:r>
        <w:fldChar w:fldCharType="end"/>
      </w:r>
    </w:p>
    <w:p w14:paraId="2CBA5691" w14:textId="77777777" w:rsidR="00F507D1" w:rsidRPr="00CE0424" w:rsidRDefault="00F507D1" w:rsidP="00CE0424">
      <w:pPr>
        <w:pStyle w:val="Heading1"/>
      </w:pPr>
      <w:bookmarkStart w:id="37" w:name="_In-sequence_SDU_delivery"/>
      <w:bookmarkEnd w:id="37"/>
      <w:r w:rsidRPr="00CE0424">
        <w:t>References</w:t>
      </w:r>
    </w:p>
    <w:p w14:paraId="59518C68" w14:textId="22EBEC11" w:rsidR="0029118B" w:rsidRDefault="00274CDF" w:rsidP="00CE0424">
      <w:pPr>
        <w:pStyle w:val="Reference"/>
      </w:pPr>
      <w:bookmarkStart w:id="38" w:name="_Ref174151459"/>
      <w:bookmarkStart w:id="39" w:name="_Ref189809556"/>
      <w:bookmarkStart w:id="40" w:name="_Ref465262208"/>
      <w:r w:rsidRPr="00274CDF">
        <w:t>RP-161299</w:t>
      </w:r>
      <w:bookmarkEnd w:id="38"/>
      <w:bookmarkEnd w:id="39"/>
      <w:bookmarkEnd w:id="40"/>
      <w:r w:rsidR="001F4D16">
        <w:t>, Work Item on shortened TTI and processing time for LTE, 3GPP RAN#72</w:t>
      </w:r>
    </w:p>
    <w:sectPr w:rsidR="0029118B">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AE5FCD" w14:textId="77777777" w:rsidR="008D443F" w:rsidRDefault="008D443F">
      <w:r>
        <w:separator/>
      </w:r>
    </w:p>
  </w:endnote>
  <w:endnote w:type="continuationSeparator" w:id="0">
    <w:p w14:paraId="5682484E" w14:textId="77777777" w:rsidR="008D443F" w:rsidRDefault="008D4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3FAD0" w14:textId="086049F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87A8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87A8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0E6A38" w14:textId="77777777" w:rsidR="008D443F" w:rsidRDefault="008D443F">
      <w:r>
        <w:separator/>
      </w:r>
    </w:p>
  </w:footnote>
  <w:footnote w:type="continuationSeparator" w:id="0">
    <w:p w14:paraId="51DCD6DA" w14:textId="77777777" w:rsidR="008D443F" w:rsidRDefault="008D4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5F195"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0CE16BF"/>
    <w:multiLevelType w:val="hybridMultilevel"/>
    <w:tmpl w:val="11789ECA"/>
    <w:lvl w:ilvl="0" w:tplc="192AD6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C50ECE"/>
    <w:multiLevelType w:val="hybridMultilevel"/>
    <w:tmpl w:val="19809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3E6377"/>
    <w:multiLevelType w:val="hybridMultilevel"/>
    <w:tmpl w:val="71684290"/>
    <w:lvl w:ilvl="0" w:tplc="F27AE5D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3A51A8"/>
    <w:multiLevelType w:val="hybridMultilevel"/>
    <w:tmpl w:val="E51E6C46"/>
    <w:lvl w:ilvl="0" w:tplc="F8848860">
      <w:start w:val="129"/>
      <w:numFmt w:val="bullet"/>
      <w:lvlText w:val="-"/>
      <w:lvlJc w:val="left"/>
      <w:pPr>
        <w:ind w:left="1619" w:hanging="360"/>
      </w:pPr>
      <w:rPr>
        <w:rFonts w:ascii="Calibri" w:eastAsia="Calibri" w:hAnsi="Calibri"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64CE7AED"/>
    <w:multiLevelType w:val="hybridMultilevel"/>
    <w:tmpl w:val="5F6AC638"/>
    <w:lvl w:ilvl="0" w:tplc="0A1A026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8"/>
  </w:num>
  <w:num w:numId="4">
    <w:abstractNumId w:val="9"/>
  </w:num>
  <w:num w:numId="5">
    <w:abstractNumId w:val="6"/>
  </w:num>
  <w:num w:numId="6">
    <w:abstractNumId w:val="10"/>
  </w:num>
  <w:num w:numId="7">
    <w:abstractNumId w:val="15"/>
  </w:num>
  <w:num w:numId="8">
    <w:abstractNumId w:val="7"/>
  </w:num>
  <w:num w:numId="9">
    <w:abstractNumId w:val="4"/>
  </w:num>
  <w:num w:numId="10">
    <w:abstractNumId w:val="2"/>
  </w:num>
  <w:num w:numId="11">
    <w:abstractNumId w:val="1"/>
  </w:num>
  <w:num w:numId="12">
    <w:abstractNumId w:val="0"/>
  </w:num>
  <w:num w:numId="13">
    <w:abstractNumId w:val="13"/>
  </w:num>
  <w:num w:numId="14">
    <w:abstractNumId w:val="5"/>
  </w:num>
  <w:num w:numId="15">
    <w:abstractNumId w:val="14"/>
  </w:num>
  <w:num w:numId="16">
    <w:abstractNumId w:val="17"/>
  </w:num>
  <w:num w:numId="17">
    <w:abstractNumId w:val="11"/>
  </w:num>
  <w:num w:numId="1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sv-S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137A"/>
    <w:rsid w:val="00002A37"/>
    <w:rsid w:val="00004636"/>
    <w:rsid w:val="00006446"/>
    <w:rsid w:val="00006896"/>
    <w:rsid w:val="00006B58"/>
    <w:rsid w:val="00007CDC"/>
    <w:rsid w:val="00011B28"/>
    <w:rsid w:val="0001593B"/>
    <w:rsid w:val="00015D15"/>
    <w:rsid w:val="0002564D"/>
    <w:rsid w:val="00025ECA"/>
    <w:rsid w:val="00027939"/>
    <w:rsid w:val="00031087"/>
    <w:rsid w:val="0003165E"/>
    <w:rsid w:val="000325B8"/>
    <w:rsid w:val="00034C15"/>
    <w:rsid w:val="00036BA1"/>
    <w:rsid w:val="000422E2"/>
    <w:rsid w:val="00042F22"/>
    <w:rsid w:val="000444EF"/>
    <w:rsid w:val="00047A1A"/>
    <w:rsid w:val="00052A07"/>
    <w:rsid w:val="000534E3"/>
    <w:rsid w:val="0005606A"/>
    <w:rsid w:val="00057117"/>
    <w:rsid w:val="000616E7"/>
    <w:rsid w:val="0006487E"/>
    <w:rsid w:val="00065E1A"/>
    <w:rsid w:val="00071D4C"/>
    <w:rsid w:val="00077E5F"/>
    <w:rsid w:val="0008036A"/>
    <w:rsid w:val="00081AE6"/>
    <w:rsid w:val="000855EB"/>
    <w:rsid w:val="00085B52"/>
    <w:rsid w:val="000866F2"/>
    <w:rsid w:val="0009009F"/>
    <w:rsid w:val="000911AA"/>
    <w:rsid w:val="00091557"/>
    <w:rsid w:val="000924C1"/>
    <w:rsid w:val="000924F0"/>
    <w:rsid w:val="00093474"/>
    <w:rsid w:val="0009510F"/>
    <w:rsid w:val="000A1B7B"/>
    <w:rsid w:val="000A56F2"/>
    <w:rsid w:val="000B0B77"/>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0F76B5"/>
    <w:rsid w:val="001005FF"/>
    <w:rsid w:val="001062FB"/>
    <w:rsid w:val="001063E6"/>
    <w:rsid w:val="00113CF4"/>
    <w:rsid w:val="001153EA"/>
    <w:rsid w:val="00115643"/>
    <w:rsid w:val="00116765"/>
    <w:rsid w:val="001219F5"/>
    <w:rsid w:val="00121A20"/>
    <w:rsid w:val="00122F2E"/>
    <w:rsid w:val="0012377F"/>
    <w:rsid w:val="00124314"/>
    <w:rsid w:val="001252AF"/>
    <w:rsid w:val="00126B4A"/>
    <w:rsid w:val="00132FD0"/>
    <w:rsid w:val="001344C0"/>
    <w:rsid w:val="001346FA"/>
    <w:rsid w:val="00135252"/>
    <w:rsid w:val="00137A8A"/>
    <w:rsid w:val="00137AB5"/>
    <w:rsid w:val="00137F0B"/>
    <w:rsid w:val="00142E91"/>
    <w:rsid w:val="001508CC"/>
    <w:rsid w:val="00151E23"/>
    <w:rsid w:val="001526E0"/>
    <w:rsid w:val="001551B5"/>
    <w:rsid w:val="001643A8"/>
    <w:rsid w:val="001659C1"/>
    <w:rsid w:val="00173A8E"/>
    <w:rsid w:val="00177795"/>
    <w:rsid w:val="0018143F"/>
    <w:rsid w:val="00187258"/>
    <w:rsid w:val="00187A8C"/>
    <w:rsid w:val="00190AC1"/>
    <w:rsid w:val="0019341A"/>
    <w:rsid w:val="00197DF9"/>
    <w:rsid w:val="001A1987"/>
    <w:rsid w:val="001A2564"/>
    <w:rsid w:val="001A6173"/>
    <w:rsid w:val="001A6CBA"/>
    <w:rsid w:val="001B0D97"/>
    <w:rsid w:val="001B5A5D"/>
    <w:rsid w:val="001C1CE5"/>
    <w:rsid w:val="001C3D2A"/>
    <w:rsid w:val="001C5745"/>
    <w:rsid w:val="001C6495"/>
    <w:rsid w:val="001D2E1E"/>
    <w:rsid w:val="001D51BA"/>
    <w:rsid w:val="001D6342"/>
    <w:rsid w:val="001D6D53"/>
    <w:rsid w:val="001E58E2"/>
    <w:rsid w:val="001E7AED"/>
    <w:rsid w:val="001F3916"/>
    <w:rsid w:val="001F4D16"/>
    <w:rsid w:val="001F54C5"/>
    <w:rsid w:val="001F662C"/>
    <w:rsid w:val="001F7074"/>
    <w:rsid w:val="00200490"/>
    <w:rsid w:val="00201F3A"/>
    <w:rsid w:val="00203F96"/>
    <w:rsid w:val="002069B2"/>
    <w:rsid w:val="002074EC"/>
    <w:rsid w:val="00207FA3"/>
    <w:rsid w:val="00214DA8"/>
    <w:rsid w:val="00215423"/>
    <w:rsid w:val="002158FA"/>
    <w:rsid w:val="00220600"/>
    <w:rsid w:val="00221301"/>
    <w:rsid w:val="002224DB"/>
    <w:rsid w:val="00223FCB"/>
    <w:rsid w:val="002252C3"/>
    <w:rsid w:val="00225C54"/>
    <w:rsid w:val="00226AA2"/>
    <w:rsid w:val="00230765"/>
    <w:rsid w:val="00231451"/>
    <w:rsid w:val="002319E4"/>
    <w:rsid w:val="00233645"/>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74CDF"/>
    <w:rsid w:val="0028039C"/>
    <w:rsid w:val="002805F5"/>
    <w:rsid w:val="00280751"/>
    <w:rsid w:val="00282076"/>
    <w:rsid w:val="0028280A"/>
    <w:rsid w:val="00282D92"/>
    <w:rsid w:val="00286ACD"/>
    <w:rsid w:val="00287838"/>
    <w:rsid w:val="002907B5"/>
    <w:rsid w:val="0029118B"/>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1F03"/>
    <w:rsid w:val="002F1FEC"/>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273A3"/>
    <w:rsid w:val="00330404"/>
    <w:rsid w:val="00331751"/>
    <w:rsid w:val="00334579"/>
    <w:rsid w:val="00335858"/>
    <w:rsid w:val="00336BDA"/>
    <w:rsid w:val="00342BD7"/>
    <w:rsid w:val="00343A07"/>
    <w:rsid w:val="00344F2A"/>
    <w:rsid w:val="00346DB5"/>
    <w:rsid w:val="003477B1"/>
    <w:rsid w:val="0035482C"/>
    <w:rsid w:val="00357380"/>
    <w:rsid w:val="003602D9"/>
    <w:rsid w:val="003604CE"/>
    <w:rsid w:val="00370E47"/>
    <w:rsid w:val="003742AC"/>
    <w:rsid w:val="0037494A"/>
    <w:rsid w:val="00377CE1"/>
    <w:rsid w:val="00385BF0"/>
    <w:rsid w:val="003939FF"/>
    <w:rsid w:val="00396FA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729E"/>
    <w:rsid w:val="00421105"/>
    <w:rsid w:val="004242F4"/>
    <w:rsid w:val="00427248"/>
    <w:rsid w:val="00437447"/>
    <w:rsid w:val="00441A92"/>
    <w:rsid w:val="00444511"/>
    <w:rsid w:val="00444F56"/>
    <w:rsid w:val="00446488"/>
    <w:rsid w:val="004517AA"/>
    <w:rsid w:val="00452CAC"/>
    <w:rsid w:val="00457565"/>
    <w:rsid w:val="004575C9"/>
    <w:rsid w:val="00457B71"/>
    <w:rsid w:val="00461FC5"/>
    <w:rsid w:val="00465F3A"/>
    <w:rsid w:val="004669E2"/>
    <w:rsid w:val="00470C31"/>
    <w:rsid w:val="0047185B"/>
    <w:rsid w:val="004734D0"/>
    <w:rsid w:val="0047556B"/>
    <w:rsid w:val="00477768"/>
    <w:rsid w:val="00492BC5"/>
    <w:rsid w:val="004964F1"/>
    <w:rsid w:val="004A16BC"/>
    <w:rsid w:val="004A2B94"/>
    <w:rsid w:val="004A390C"/>
    <w:rsid w:val="004B7C0C"/>
    <w:rsid w:val="004C2C15"/>
    <w:rsid w:val="004C3898"/>
    <w:rsid w:val="004D36B1"/>
    <w:rsid w:val="004D7EBD"/>
    <w:rsid w:val="004E2680"/>
    <w:rsid w:val="004E28F9"/>
    <w:rsid w:val="004E462E"/>
    <w:rsid w:val="004E56DC"/>
    <w:rsid w:val="004E705A"/>
    <w:rsid w:val="004E76F4"/>
    <w:rsid w:val="004F0B4E"/>
    <w:rsid w:val="004F0B6C"/>
    <w:rsid w:val="004F2078"/>
    <w:rsid w:val="004F4DA3"/>
    <w:rsid w:val="00506557"/>
    <w:rsid w:val="0050677A"/>
    <w:rsid w:val="005108D8"/>
    <w:rsid w:val="005116F9"/>
    <w:rsid w:val="005153A7"/>
    <w:rsid w:val="00520F85"/>
    <w:rsid w:val="005219CF"/>
    <w:rsid w:val="005338D0"/>
    <w:rsid w:val="00534B59"/>
    <w:rsid w:val="00535345"/>
    <w:rsid w:val="00536759"/>
    <w:rsid w:val="00537C62"/>
    <w:rsid w:val="00546970"/>
    <w:rsid w:val="00554E19"/>
    <w:rsid w:val="0056121F"/>
    <w:rsid w:val="0056643E"/>
    <w:rsid w:val="00572505"/>
    <w:rsid w:val="00576083"/>
    <w:rsid w:val="00580202"/>
    <w:rsid w:val="00582809"/>
    <w:rsid w:val="0058798C"/>
    <w:rsid w:val="005900FA"/>
    <w:rsid w:val="005935A4"/>
    <w:rsid w:val="005948C2"/>
    <w:rsid w:val="00595DCA"/>
    <w:rsid w:val="0059779B"/>
    <w:rsid w:val="00597ACE"/>
    <w:rsid w:val="005A209A"/>
    <w:rsid w:val="005A662D"/>
    <w:rsid w:val="005B0055"/>
    <w:rsid w:val="005B2EEA"/>
    <w:rsid w:val="005B35D7"/>
    <w:rsid w:val="005B392A"/>
    <w:rsid w:val="005B3AA3"/>
    <w:rsid w:val="005B6F83"/>
    <w:rsid w:val="005C74FB"/>
    <w:rsid w:val="005C7CCB"/>
    <w:rsid w:val="005D1602"/>
    <w:rsid w:val="005E385F"/>
    <w:rsid w:val="005E5B81"/>
    <w:rsid w:val="005F2CB1"/>
    <w:rsid w:val="005F3025"/>
    <w:rsid w:val="005F36CE"/>
    <w:rsid w:val="005F4D03"/>
    <w:rsid w:val="005F618C"/>
    <w:rsid w:val="005F647C"/>
    <w:rsid w:val="005F70BD"/>
    <w:rsid w:val="00601ECC"/>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8CB"/>
    <w:rsid w:val="0064396A"/>
    <w:rsid w:val="0064624E"/>
    <w:rsid w:val="00650AB9"/>
    <w:rsid w:val="0065176F"/>
    <w:rsid w:val="00655733"/>
    <w:rsid w:val="00655ACD"/>
    <w:rsid w:val="00656A92"/>
    <w:rsid w:val="00656DDE"/>
    <w:rsid w:val="0066011D"/>
    <w:rsid w:val="006607C0"/>
    <w:rsid w:val="006613A6"/>
    <w:rsid w:val="006627A2"/>
    <w:rsid w:val="006634E6"/>
    <w:rsid w:val="006655EE"/>
    <w:rsid w:val="00667621"/>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F08"/>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04"/>
    <w:rsid w:val="006F341D"/>
    <w:rsid w:val="006F3CDE"/>
    <w:rsid w:val="006F58D4"/>
    <w:rsid w:val="006F6746"/>
    <w:rsid w:val="0070346E"/>
    <w:rsid w:val="00704EDB"/>
    <w:rsid w:val="0070537F"/>
    <w:rsid w:val="00706101"/>
    <w:rsid w:val="00707072"/>
    <w:rsid w:val="00707D61"/>
    <w:rsid w:val="00712287"/>
    <w:rsid w:val="00712772"/>
    <w:rsid w:val="007148D3"/>
    <w:rsid w:val="00715B9A"/>
    <w:rsid w:val="00721593"/>
    <w:rsid w:val="007223D5"/>
    <w:rsid w:val="00726EA6"/>
    <w:rsid w:val="00727208"/>
    <w:rsid w:val="00727680"/>
    <w:rsid w:val="007348B1"/>
    <w:rsid w:val="00734B23"/>
    <w:rsid w:val="007362A6"/>
    <w:rsid w:val="00736D7D"/>
    <w:rsid w:val="00740E58"/>
    <w:rsid w:val="007445A0"/>
    <w:rsid w:val="0074524B"/>
    <w:rsid w:val="00747D8B"/>
    <w:rsid w:val="00751228"/>
    <w:rsid w:val="007571E1"/>
    <w:rsid w:val="00757F1E"/>
    <w:rsid w:val="007604B2"/>
    <w:rsid w:val="00765281"/>
    <w:rsid w:val="00766BAD"/>
    <w:rsid w:val="00770B58"/>
    <w:rsid w:val="007725D4"/>
    <w:rsid w:val="007730BD"/>
    <w:rsid w:val="007755F2"/>
    <w:rsid w:val="00776971"/>
    <w:rsid w:val="0078177E"/>
    <w:rsid w:val="0078304C"/>
    <w:rsid w:val="00783673"/>
    <w:rsid w:val="00785490"/>
    <w:rsid w:val="007925EA"/>
    <w:rsid w:val="00793CD8"/>
    <w:rsid w:val="00795C92"/>
    <w:rsid w:val="00796231"/>
    <w:rsid w:val="007A1CB3"/>
    <w:rsid w:val="007A306F"/>
    <w:rsid w:val="007A3164"/>
    <w:rsid w:val="007A43A6"/>
    <w:rsid w:val="007A58A6"/>
    <w:rsid w:val="007B3D2D"/>
    <w:rsid w:val="007B50AE"/>
    <w:rsid w:val="007B51DF"/>
    <w:rsid w:val="007C05DD"/>
    <w:rsid w:val="007C3D18"/>
    <w:rsid w:val="007C4C5E"/>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2C64"/>
    <w:rsid w:val="008155D8"/>
    <w:rsid w:val="008158D6"/>
    <w:rsid w:val="00816330"/>
    <w:rsid w:val="00817196"/>
    <w:rsid w:val="00817EDE"/>
    <w:rsid w:val="00820F4D"/>
    <w:rsid w:val="008235DB"/>
    <w:rsid w:val="00824AB4"/>
    <w:rsid w:val="00825C42"/>
    <w:rsid w:val="00825D25"/>
    <w:rsid w:val="00827D6F"/>
    <w:rsid w:val="008376AC"/>
    <w:rsid w:val="008444E8"/>
    <w:rsid w:val="00844E80"/>
    <w:rsid w:val="00846FE7"/>
    <w:rsid w:val="00850CEC"/>
    <w:rsid w:val="00856911"/>
    <w:rsid w:val="00866499"/>
    <w:rsid w:val="008677FD"/>
    <w:rsid w:val="008706D4"/>
    <w:rsid w:val="00870F8A"/>
    <w:rsid w:val="008719A4"/>
    <w:rsid w:val="00871D23"/>
    <w:rsid w:val="00874312"/>
    <w:rsid w:val="0087437C"/>
    <w:rsid w:val="00875CD7"/>
    <w:rsid w:val="00876B4D"/>
    <w:rsid w:val="00877F18"/>
    <w:rsid w:val="00894A88"/>
    <w:rsid w:val="00895386"/>
    <w:rsid w:val="008A1CD7"/>
    <w:rsid w:val="008A21FF"/>
    <w:rsid w:val="008A2CE2"/>
    <w:rsid w:val="008A30AC"/>
    <w:rsid w:val="008A44B8"/>
    <w:rsid w:val="008A51A8"/>
    <w:rsid w:val="008A54C7"/>
    <w:rsid w:val="008A77D8"/>
    <w:rsid w:val="008B0483"/>
    <w:rsid w:val="008B05A0"/>
    <w:rsid w:val="008B10B8"/>
    <w:rsid w:val="008B120C"/>
    <w:rsid w:val="008B51A0"/>
    <w:rsid w:val="008B545D"/>
    <w:rsid w:val="008B592A"/>
    <w:rsid w:val="008B7B5C"/>
    <w:rsid w:val="008C0C99"/>
    <w:rsid w:val="008C2017"/>
    <w:rsid w:val="008C4958"/>
    <w:rsid w:val="008C4BAA"/>
    <w:rsid w:val="008C4D82"/>
    <w:rsid w:val="008C6AE8"/>
    <w:rsid w:val="008C7573"/>
    <w:rsid w:val="008D34F1"/>
    <w:rsid w:val="008D39D8"/>
    <w:rsid w:val="008D443F"/>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CB0"/>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16A4"/>
    <w:rsid w:val="009E35DB"/>
    <w:rsid w:val="009E47A3"/>
    <w:rsid w:val="009E4CBD"/>
    <w:rsid w:val="009F08F3"/>
    <w:rsid w:val="009F1ECE"/>
    <w:rsid w:val="009F344F"/>
    <w:rsid w:val="00A003A5"/>
    <w:rsid w:val="00A048A8"/>
    <w:rsid w:val="00A04F49"/>
    <w:rsid w:val="00A13E54"/>
    <w:rsid w:val="00A1714B"/>
    <w:rsid w:val="00A17BDE"/>
    <w:rsid w:val="00A17F63"/>
    <w:rsid w:val="00A2193B"/>
    <w:rsid w:val="00A2351A"/>
    <w:rsid w:val="00A264A9"/>
    <w:rsid w:val="00A27785"/>
    <w:rsid w:val="00A30187"/>
    <w:rsid w:val="00A3448A"/>
    <w:rsid w:val="00A36297"/>
    <w:rsid w:val="00A41E2B"/>
    <w:rsid w:val="00A45B74"/>
    <w:rsid w:val="00A477F4"/>
    <w:rsid w:val="00A52E1D"/>
    <w:rsid w:val="00A61499"/>
    <w:rsid w:val="00A615D5"/>
    <w:rsid w:val="00A62A77"/>
    <w:rsid w:val="00A63483"/>
    <w:rsid w:val="00A63C62"/>
    <w:rsid w:val="00A63E3D"/>
    <w:rsid w:val="00A657D7"/>
    <w:rsid w:val="00A660AC"/>
    <w:rsid w:val="00A67E6C"/>
    <w:rsid w:val="00A71B99"/>
    <w:rsid w:val="00A739D0"/>
    <w:rsid w:val="00A761D4"/>
    <w:rsid w:val="00A77EC4"/>
    <w:rsid w:val="00A916D0"/>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44C"/>
    <w:rsid w:val="00AD0AA3"/>
    <w:rsid w:val="00AD0EA5"/>
    <w:rsid w:val="00AD1114"/>
    <w:rsid w:val="00AD3F94"/>
    <w:rsid w:val="00AD40D4"/>
    <w:rsid w:val="00AD4A5A"/>
    <w:rsid w:val="00AE27AC"/>
    <w:rsid w:val="00AE40E0"/>
    <w:rsid w:val="00AE4DBA"/>
    <w:rsid w:val="00AE4F07"/>
    <w:rsid w:val="00AF07BD"/>
    <w:rsid w:val="00AF1C5D"/>
    <w:rsid w:val="00AF42D7"/>
    <w:rsid w:val="00AF594A"/>
    <w:rsid w:val="00B006FE"/>
    <w:rsid w:val="00B007CB"/>
    <w:rsid w:val="00B02AA9"/>
    <w:rsid w:val="00B02FA3"/>
    <w:rsid w:val="00B05084"/>
    <w:rsid w:val="00B157F9"/>
    <w:rsid w:val="00B167F1"/>
    <w:rsid w:val="00B20256"/>
    <w:rsid w:val="00B20D09"/>
    <w:rsid w:val="00B23E99"/>
    <w:rsid w:val="00B2763F"/>
    <w:rsid w:val="00B27AAC"/>
    <w:rsid w:val="00B30929"/>
    <w:rsid w:val="00B372AA"/>
    <w:rsid w:val="00B40445"/>
    <w:rsid w:val="00B41888"/>
    <w:rsid w:val="00B42BDB"/>
    <w:rsid w:val="00B45A52"/>
    <w:rsid w:val="00B46175"/>
    <w:rsid w:val="00B61883"/>
    <w:rsid w:val="00B62AAA"/>
    <w:rsid w:val="00B65B4A"/>
    <w:rsid w:val="00B664C7"/>
    <w:rsid w:val="00B739F6"/>
    <w:rsid w:val="00B81A6C"/>
    <w:rsid w:val="00B85DE5"/>
    <w:rsid w:val="00B90F73"/>
    <w:rsid w:val="00B93B59"/>
    <w:rsid w:val="00B9406A"/>
    <w:rsid w:val="00BA2280"/>
    <w:rsid w:val="00BA2A08"/>
    <w:rsid w:val="00BA3D2C"/>
    <w:rsid w:val="00BA56D2"/>
    <w:rsid w:val="00BA76E0"/>
    <w:rsid w:val="00BB2A25"/>
    <w:rsid w:val="00BB51E9"/>
    <w:rsid w:val="00BC0FDC"/>
    <w:rsid w:val="00BC3053"/>
    <w:rsid w:val="00BC4D2E"/>
    <w:rsid w:val="00BD48AC"/>
    <w:rsid w:val="00BD5F1A"/>
    <w:rsid w:val="00BD698E"/>
    <w:rsid w:val="00BE073B"/>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3A4C"/>
    <w:rsid w:val="00C75D2F"/>
    <w:rsid w:val="00C767BE"/>
    <w:rsid w:val="00C76963"/>
    <w:rsid w:val="00C76E3C"/>
    <w:rsid w:val="00C76FE7"/>
    <w:rsid w:val="00C81568"/>
    <w:rsid w:val="00C9027A"/>
    <w:rsid w:val="00C9068E"/>
    <w:rsid w:val="00C93C4B"/>
    <w:rsid w:val="00C944AB"/>
    <w:rsid w:val="00C95B40"/>
    <w:rsid w:val="00CA1ED8"/>
    <w:rsid w:val="00CA46DD"/>
    <w:rsid w:val="00CB1F63"/>
    <w:rsid w:val="00CB7170"/>
    <w:rsid w:val="00CB734C"/>
    <w:rsid w:val="00CC040E"/>
    <w:rsid w:val="00CC111F"/>
    <w:rsid w:val="00CC2011"/>
    <w:rsid w:val="00CC3EA0"/>
    <w:rsid w:val="00CC7B45"/>
    <w:rsid w:val="00CD1188"/>
    <w:rsid w:val="00CD2ED1"/>
    <w:rsid w:val="00CD337B"/>
    <w:rsid w:val="00CE0424"/>
    <w:rsid w:val="00CE7561"/>
    <w:rsid w:val="00CF0D53"/>
    <w:rsid w:val="00CF1354"/>
    <w:rsid w:val="00CF3B1F"/>
    <w:rsid w:val="00CF3BF6"/>
    <w:rsid w:val="00CF625B"/>
    <w:rsid w:val="00CF687E"/>
    <w:rsid w:val="00D0349B"/>
    <w:rsid w:val="00D04434"/>
    <w:rsid w:val="00D10249"/>
    <w:rsid w:val="00D115C3"/>
    <w:rsid w:val="00D11897"/>
    <w:rsid w:val="00D13135"/>
    <w:rsid w:val="00D13E4E"/>
    <w:rsid w:val="00D15F36"/>
    <w:rsid w:val="00D239A7"/>
    <w:rsid w:val="00D23F47"/>
    <w:rsid w:val="00D3005B"/>
    <w:rsid w:val="00D31D70"/>
    <w:rsid w:val="00D36E71"/>
    <w:rsid w:val="00D37745"/>
    <w:rsid w:val="00D37D87"/>
    <w:rsid w:val="00D40B33"/>
    <w:rsid w:val="00D4318F"/>
    <w:rsid w:val="00D438BF"/>
    <w:rsid w:val="00D440F8"/>
    <w:rsid w:val="00D52B28"/>
    <w:rsid w:val="00D53B17"/>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94AA3"/>
    <w:rsid w:val="00DA305E"/>
    <w:rsid w:val="00DA5007"/>
    <w:rsid w:val="00DA5417"/>
    <w:rsid w:val="00DA56E8"/>
    <w:rsid w:val="00DB0A9F"/>
    <w:rsid w:val="00DB377D"/>
    <w:rsid w:val="00DC2D36"/>
    <w:rsid w:val="00DC4FFD"/>
    <w:rsid w:val="00DC53EF"/>
    <w:rsid w:val="00DE4F05"/>
    <w:rsid w:val="00DE5608"/>
    <w:rsid w:val="00DE58D0"/>
    <w:rsid w:val="00DE654F"/>
    <w:rsid w:val="00DF0B6E"/>
    <w:rsid w:val="00DF15E0"/>
    <w:rsid w:val="00DF37A0"/>
    <w:rsid w:val="00E110E7"/>
    <w:rsid w:val="00E11B20"/>
    <w:rsid w:val="00E15695"/>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1D8E"/>
    <w:rsid w:val="00E53B75"/>
    <w:rsid w:val="00E54E3B"/>
    <w:rsid w:val="00E57565"/>
    <w:rsid w:val="00E63838"/>
    <w:rsid w:val="00E64434"/>
    <w:rsid w:val="00E6585E"/>
    <w:rsid w:val="00E67C51"/>
    <w:rsid w:val="00E72EFC"/>
    <w:rsid w:val="00E758EC"/>
    <w:rsid w:val="00E8234C"/>
    <w:rsid w:val="00E83AA9"/>
    <w:rsid w:val="00E85928"/>
    <w:rsid w:val="00E87822"/>
    <w:rsid w:val="00E90395"/>
    <w:rsid w:val="00E90E49"/>
    <w:rsid w:val="00E917F9"/>
    <w:rsid w:val="00E9291C"/>
    <w:rsid w:val="00E93FFE"/>
    <w:rsid w:val="00E94F8A"/>
    <w:rsid w:val="00EA5C84"/>
    <w:rsid w:val="00EA7A41"/>
    <w:rsid w:val="00EB022A"/>
    <w:rsid w:val="00EB077B"/>
    <w:rsid w:val="00EB35EB"/>
    <w:rsid w:val="00EB4EA2"/>
    <w:rsid w:val="00EC25D4"/>
    <w:rsid w:val="00EC27C6"/>
    <w:rsid w:val="00EC4207"/>
    <w:rsid w:val="00EC5653"/>
    <w:rsid w:val="00EC60B5"/>
    <w:rsid w:val="00EC71CE"/>
    <w:rsid w:val="00ED1006"/>
    <w:rsid w:val="00EE1A6F"/>
    <w:rsid w:val="00EF18FE"/>
    <w:rsid w:val="00EF4934"/>
    <w:rsid w:val="00EF5787"/>
    <w:rsid w:val="00EF60D0"/>
    <w:rsid w:val="00F010F7"/>
    <w:rsid w:val="00F04297"/>
    <w:rsid w:val="00F0528D"/>
    <w:rsid w:val="00F06C67"/>
    <w:rsid w:val="00F06DFD"/>
    <w:rsid w:val="00F071D1"/>
    <w:rsid w:val="00F07533"/>
    <w:rsid w:val="00F10629"/>
    <w:rsid w:val="00F11F4F"/>
    <w:rsid w:val="00F15FA5"/>
    <w:rsid w:val="00F209B7"/>
    <w:rsid w:val="00F2376F"/>
    <w:rsid w:val="00F243D8"/>
    <w:rsid w:val="00F30828"/>
    <w:rsid w:val="00F313D6"/>
    <w:rsid w:val="00F31777"/>
    <w:rsid w:val="00F334C4"/>
    <w:rsid w:val="00F40F0C"/>
    <w:rsid w:val="00F4723A"/>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A7F"/>
    <w:rsid w:val="00F76EFA"/>
    <w:rsid w:val="00F77525"/>
    <w:rsid w:val="00F804BE"/>
    <w:rsid w:val="00F817CE"/>
    <w:rsid w:val="00F8456C"/>
    <w:rsid w:val="00F859D8"/>
    <w:rsid w:val="00F85EDB"/>
    <w:rsid w:val="00F868F5"/>
    <w:rsid w:val="00F9056A"/>
    <w:rsid w:val="00F90F8D"/>
    <w:rsid w:val="00F92782"/>
    <w:rsid w:val="00F93AA9"/>
    <w:rsid w:val="00F96985"/>
    <w:rsid w:val="00F97838"/>
    <w:rsid w:val="00FA2BB3"/>
    <w:rsid w:val="00FA54F0"/>
    <w:rsid w:val="00FB2A20"/>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08CDE7"/>
  <w15:docId w15:val="{781EE3AB-C878-4FFB-9648-309BB3D66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477F4"/>
    <w:pPr>
      <w:ind w:left="720"/>
      <w:contextualSpacing/>
    </w:pPr>
  </w:style>
  <w:style w:type="paragraph" w:customStyle="1" w:styleId="Doc-text2">
    <w:name w:val="Doc-text2"/>
    <w:basedOn w:val="Normal"/>
    <w:link w:val="Doc-text2Char"/>
    <w:qFormat/>
    <w:rsid w:val="00812C6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12C6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827643">
      <w:bodyDiv w:val="1"/>
      <w:marLeft w:val="0"/>
      <w:marRight w:val="0"/>
      <w:marTop w:val="0"/>
      <w:marBottom w:val="0"/>
      <w:divBdr>
        <w:top w:val="none" w:sz="0" w:space="0" w:color="auto"/>
        <w:left w:val="none" w:sz="0" w:space="0" w:color="auto"/>
        <w:bottom w:val="none" w:sz="0" w:space="0" w:color="auto"/>
        <w:right w:val="none" w:sz="0" w:space="0" w:color="auto"/>
      </w:divBdr>
      <w:divsChild>
        <w:div w:id="441875412">
          <w:marLeft w:val="274"/>
          <w:marRight w:val="0"/>
          <w:marTop w:val="106"/>
          <w:marBottom w:val="0"/>
          <w:divBdr>
            <w:top w:val="none" w:sz="0" w:space="0" w:color="auto"/>
            <w:left w:val="none" w:sz="0" w:space="0" w:color="auto"/>
            <w:bottom w:val="none" w:sz="0" w:space="0" w:color="auto"/>
            <w:right w:val="none" w:sz="0" w:space="0" w:color="auto"/>
          </w:divBdr>
        </w:div>
      </w:divsChild>
    </w:div>
    <w:div w:id="1107846441">
      <w:bodyDiv w:val="1"/>
      <w:marLeft w:val="0"/>
      <w:marRight w:val="0"/>
      <w:marTop w:val="0"/>
      <w:marBottom w:val="0"/>
      <w:divBdr>
        <w:top w:val="none" w:sz="0" w:space="0" w:color="auto"/>
        <w:left w:val="none" w:sz="0" w:space="0" w:color="auto"/>
        <w:bottom w:val="none" w:sz="0" w:space="0" w:color="auto"/>
        <w:right w:val="none" w:sz="0" w:space="0" w:color="auto"/>
      </w:divBdr>
      <w:divsChild>
        <w:div w:id="1101608762">
          <w:marLeft w:val="274"/>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641C9-B518-4983-92D3-B50A29D11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3</Pages>
  <Words>1221</Words>
  <Characters>6966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2</cp:revision>
  <cp:lastPrinted>2008-01-31T06:09:00Z</cp:lastPrinted>
  <dcterms:created xsi:type="dcterms:W3CDTF">2017-02-03T21:41:00Z</dcterms:created>
  <dcterms:modified xsi:type="dcterms:W3CDTF">2017-02-03T21:41:00Z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2017-01-08T23:00:00Z</vt:filetime>
  </property>
</Properties>
</file>